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455C" w14:textId="77777777" w:rsidR="00B50CD3" w:rsidRDefault="00B50CD3" w:rsidP="006B6047">
      <w:r>
        <w:separator/>
      </w:r>
    </w:p>
    <w:p w14:paraId="0B5CD3E2" w14:textId="77777777" w:rsidR="00B50CD3" w:rsidRDefault="00B50CD3" w:rsidP="006B6047"/>
    <w:p w14:paraId="03394971" w14:textId="77777777" w:rsidR="00B50CD3" w:rsidRDefault="00B50CD3" w:rsidP="006B6047"/>
    <w:p w14:paraId="47C31A57" w14:textId="77777777" w:rsidR="00B50CD3" w:rsidRDefault="00B50CD3" w:rsidP="006B6047"/>
    <w:p w14:paraId="22D64E7B" w14:textId="77777777" w:rsidR="00B50CD3" w:rsidRDefault="00B50CD3" w:rsidP="006B6047"/>
  </w:endnote>
  <w:endnote w:type="continuationSeparator" w:id="0">
    <w:p w14:paraId="5B1ECDD8" w14:textId="77777777" w:rsidR="00B50CD3" w:rsidRDefault="00B50CD3" w:rsidP="006B6047">
      <w:r>
        <w:continuationSeparator/>
      </w:r>
    </w:p>
    <w:p w14:paraId="47CBD067" w14:textId="77777777" w:rsidR="00B50CD3" w:rsidRDefault="00B50CD3" w:rsidP="006B6047"/>
    <w:p w14:paraId="7106DFB3" w14:textId="77777777" w:rsidR="00B50CD3" w:rsidRDefault="00B50CD3" w:rsidP="006B6047"/>
    <w:p w14:paraId="2FC0BF87" w14:textId="77777777" w:rsidR="00B50CD3" w:rsidRDefault="00B50CD3" w:rsidP="006B6047"/>
    <w:p w14:paraId="10806E4B" w14:textId="77777777" w:rsidR="00B50CD3" w:rsidRDefault="00B50CD3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6E7E" w14:textId="77777777" w:rsidR="00B50CD3" w:rsidRDefault="00B50CD3" w:rsidP="006B6047">
      <w:r>
        <w:separator/>
      </w:r>
    </w:p>
    <w:p w14:paraId="4A0CB5E2" w14:textId="77777777" w:rsidR="00B50CD3" w:rsidRDefault="00B50CD3" w:rsidP="006B6047"/>
    <w:p w14:paraId="64AA7E55" w14:textId="77777777" w:rsidR="00B50CD3" w:rsidRDefault="00B50CD3" w:rsidP="006B6047"/>
    <w:p w14:paraId="7BBD7DE8" w14:textId="77777777" w:rsidR="00B50CD3" w:rsidRDefault="00B50CD3" w:rsidP="006B6047"/>
    <w:p w14:paraId="2F94373A" w14:textId="77777777" w:rsidR="00B50CD3" w:rsidRDefault="00B50CD3" w:rsidP="006B6047"/>
  </w:footnote>
  <w:footnote w:type="continuationSeparator" w:id="0">
    <w:p w14:paraId="720974E3" w14:textId="77777777" w:rsidR="00B50CD3" w:rsidRDefault="00B50CD3" w:rsidP="006B6047">
      <w:r>
        <w:continuationSeparator/>
      </w:r>
    </w:p>
    <w:p w14:paraId="6FD62345" w14:textId="77777777" w:rsidR="00B50CD3" w:rsidRDefault="00B50CD3" w:rsidP="006B6047"/>
    <w:p w14:paraId="0514032F" w14:textId="77777777" w:rsidR="00B50CD3" w:rsidRDefault="00B50CD3" w:rsidP="006B6047"/>
    <w:p w14:paraId="6BCAD1F3" w14:textId="77777777" w:rsidR="00B50CD3" w:rsidRDefault="00B50CD3" w:rsidP="006B6047"/>
    <w:p w14:paraId="5EE55A1A" w14:textId="77777777" w:rsidR="00B50CD3" w:rsidRDefault="00B50CD3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A2CF58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BE80C9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316A68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28BFD6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6091C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50CD3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3457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774875-B6CB-4ECF-B9AB-7F7BFD65C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Anastasia, Jenny GIZ ID</cp:lastModifiedBy>
  <cp:revision>2</cp:revision>
  <cp:lastPrinted>2022-02-02T06:39:00Z</cp:lastPrinted>
  <dcterms:created xsi:type="dcterms:W3CDTF">2026-08-10T07:11:00Z</dcterms:created>
  <dcterms:modified xsi:type="dcterms:W3CDTF">2026-08-10T07:11:00Z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0x010100D5B041CAD323674B98399F87321BC1CB</vt:lpwstr>
  </property>
</Properties>
</file>